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4FCA9" w14:textId="77777777" w:rsidR="00394EF0" w:rsidRDefault="00394EF0" w:rsidP="00394E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001DD69C" w14:textId="77777777" w:rsidR="00394EF0" w:rsidRDefault="00394EF0" w:rsidP="00394E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BED1C7" w14:textId="77777777" w:rsidR="00394EF0" w:rsidRDefault="00394EF0" w:rsidP="00394E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826E21" w14:textId="77777777" w:rsidR="00394EF0" w:rsidRDefault="00394EF0" w:rsidP="00394E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on Dorchester, Dorset.</w:t>
      </w:r>
    </w:p>
    <w:p w14:paraId="18C797A0" w14:textId="77777777" w:rsidR="00394EF0" w:rsidRDefault="00394EF0" w:rsidP="00394E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Chalcote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C10A488" w14:textId="77777777" w:rsidR="00394EF0" w:rsidRDefault="00394EF0" w:rsidP="00394EF0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584C569" w14:textId="77777777" w:rsidR="00394EF0" w:rsidRDefault="00394EF0" w:rsidP="00394EF0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p.5)</w:t>
      </w:r>
    </w:p>
    <w:p w14:paraId="31962E8D" w14:textId="77777777" w:rsidR="00394EF0" w:rsidRDefault="00394EF0" w:rsidP="00394EF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984B628" w14:textId="77777777" w:rsidR="00394EF0" w:rsidRDefault="00394EF0" w:rsidP="00394EF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34CFBB1" w14:textId="77777777" w:rsidR="00394EF0" w:rsidRDefault="00394EF0" w:rsidP="00394E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 June 2021</w:t>
      </w:r>
    </w:p>
    <w:p w14:paraId="2B262A38" w14:textId="5B608300" w:rsidR="00BA00AB" w:rsidRPr="00394EF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394E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E7BB9" w14:textId="77777777" w:rsidR="00394EF0" w:rsidRDefault="00394EF0" w:rsidP="009139A6">
      <w:r>
        <w:separator/>
      </w:r>
    </w:p>
  </w:endnote>
  <w:endnote w:type="continuationSeparator" w:id="0">
    <w:p w14:paraId="5C14C493" w14:textId="77777777" w:rsidR="00394EF0" w:rsidRDefault="00394E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7C6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A3A6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B42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E67C1" w14:textId="77777777" w:rsidR="00394EF0" w:rsidRDefault="00394EF0" w:rsidP="009139A6">
      <w:r>
        <w:separator/>
      </w:r>
    </w:p>
  </w:footnote>
  <w:footnote w:type="continuationSeparator" w:id="0">
    <w:p w14:paraId="71600C6B" w14:textId="77777777" w:rsidR="00394EF0" w:rsidRDefault="00394E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82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B90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73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EF0"/>
    <w:rsid w:val="000666E0"/>
    <w:rsid w:val="002510B7"/>
    <w:rsid w:val="00394EF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A2778"/>
  <w15:chartTrackingRefBased/>
  <w15:docId w15:val="{9E7408FE-4D53-4021-BDC8-14379C5FA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9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2021-06-14T20:47:00Z</dcterms:created>
  <dcterms:modified xsi:type="dcterms:W3CDTF">2021-06-14T20:47:00Z</dcterms:modified>
</cp:coreProperties>
</file>